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01D146" w14:textId="2836AC9A" w:rsidR="006B2F86" w:rsidRDefault="005D5E3A" w:rsidP="00E71FC3">
      <w:pPr>
        <w:pStyle w:val="NoSpacing"/>
      </w:pPr>
      <w:r>
        <w:rPr>
          <w:u w:val="single"/>
        </w:rPr>
        <w:t>William MASON</w:t>
      </w:r>
      <w:r>
        <w:t xml:space="preserve">   </w:t>
      </w:r>
      <w:proofErr w:type="gramStart"/>
      <w:r>
        <w:t xml:space="preserve">   (</w:t>
      </w:r>
      <w:proofErr w:type="gramEnd"/>
      <w:r>
        <w:t>fl.1464)</w:t>
      </w:r>
    </w:p>
    <w:p w14:paraId="548847D7" w14:textId="092AF012" w:rsidR="005D5E3A" w:rsidRDefault="005D5E3A" w:rsidP="00E71FC3">
      <w:pPr>
        <w:pStyle w:val="NoSpacing"/>
      </w:pPr>
      <w:r>
        <w:t>of York. Hosier.</w:t>
      </w:r>
    </w:p>
    <w:p w14:paraId="4F4894AA" w14:textId="2E7C2B74" w:rsidR="005D5E3A" w:rsidRDefault="005D5E3A" w:rsidP="00E71FC3">
      <w:pPr>
        <w:pStyle w:val="NoSpacing"/>
      </w:pPr>
    </w:p>
    <w:p w14:paraId="6C9BD7FB" w14:textId="31B9A608" w:rsidR="005D5E3A" w:rsidRDefault="005D5E3A" w:rsidP="00E71FC3">
      <w:pPr>
        <w:pStyle w:val="NoSpacing"/>
      </w:pPr>
    </w:p>
    <w:p w14:paraId="3A233F79" w14:textId="4CDDAD1F" w:rsidR="005D5E3A" w:rsidRDefault="005D5E3A" w:rsidP="00E71FC3">
      <w:pPr>
        <w:pStyle w:val="NoSpacing"/>
      </w:pPr>
      <w:r>
        <w:t>Son:  John, hosier(q.v.).   (R.F.Y. p.215)</w:t>
      </w:r>
    </w:p>
    <w:p w14:paraId="6F475241" w14:textId="1E2B7935" w:rsidR="005D5E3A" w:rsidRDefault="005D5E3A" w:rsidP="00E71FC3">
      <w:pPr>
        <w:pStyle w:val="NoSpacing"/>
      </w:pPr>
    </w:p>
    <w:p w14:paraId="04D5A7D2" w14:textId="1393D44C" w:rsidR="005D5E3A" w:rsidRDefault="005D5E3A" w:rsidP="00E71FC3">
      <w:pPr>
        <w:pStyle w:val="NoSpacing"/>
      </w:pPr>
    </w:p>
    <w:p w14:paraId="29441325" w14:textId="48F270FC" w:rsidR="005D5E3A" w:rsidRDefault="005D5E3A" w:rsidP="00E71FC3">
      <w:pPr>
        <w:pStyle w:val="NoSpacing"/>
      </w:pPr>
      <w:r>
        <w:tab/>
        <w:t>1489</w:t>
      </w:r>
      <w:r>
        <w:tab/>
        <w:t>John became a Freeman by patrimony.   (ibid.)</w:t>
      </w:r>
    </w:p>
    <w:p w14:paraId="17E56238" w14:textId="55F5BCAF" w:rsidR="005D5E3A" w:rsidRDefault="005D5E3A" w:rsidP="00E71FC3">
      <w:pPr>
        <w:pStyle w:val="NoSpacing"/>
      </w:pPr>
    </w:p>
    <w:p w14:paraId="4F546435" w14:textId="73952EE6" w:rsidR="005D5E3A" w:rsidRDefault="005D5E3A" w:rsidP="00E71FC3">
      <w:pPr>
        <w:pStyle w:val="NoSpacing"/>
      </w:pPr>
    </w:p>
    <w:p w14:paraId="3D35321A" w14:textId="6415EC0E" w:rsidR="005D5E3A" w:rsidRPr="005D5E3A" w:rsidRDefault="005D5E3A" w:rsidP="00E71FC3">
      <w:pPr>
        <w:pStyle w:val="NoSpacing"/>
      </w:pPr>
      <w:r>
        <w:t>2 March 2019</w:t>
      </w:r>
      <w:bookmarkStart w:id="0" w:name="_GoBack"/>
      <w:bookmarkEnd w:id="0"/>
    </w:p>
    <w:sectPr w:rsidR="005D5E3A" w:rsidRPr="005D5E3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AC4FDC" w14:textId="77777777" w:rsidR="005D5E3A" w:rsidRDefault="005D5E3A" w:rsidP="00E71FC3">
      <w:pPr>
        <w:spacing w:after="0" w:line="240" w:lineRule="auto"/>
      </w:pPr>
      <w:r>
        <w:separator/>
      </w:r>
    </w:p>
  </w:endnote>
  <w:endnote w:type="continuationSeparator" w:id="0">
    <w:p w14:paraId="1235CCBE" w14:textId="77777777" w:rsidR="005D5E3A" w:rsidRDefault="005D5E3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56B51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572E3D" w14:textId="77777777" w:rsidR="005D5E3A" w:rsidRDefault="005D5E3A" w:rsidP="00E71FC3">
      <w:pPr>
        <w:spacing w:after="0" w:line="240" w:lineRule="auto"/>
      </w:pPr>
      <w:r>
        <w:separator/>
      </w:r>
    </w:p>
  </w:footnote>
  <w:footnote w:type="continuationSeparator" w:id="0">
    <w:p w14:paraId="2FD356E5" w14:textId="77777777" w:rsidR="005D5E3A" w:rsidRDefault="005D5E3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E3A"/>
    <w:rsid w:val="001A7C09"/>
    <w:rsid w:val="00577BD5"/>
    <w:rsid w:val="005D5E3A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36F0F0"/>
  <w15:chartTrackingRefBased/>
  <w15:docId w15:val="{37490B26-76DC-4D3A-84B5-99E95AF91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2019-03-02T20:35:00Z</dcterms:created>
  <dcterms:modified xsi:type="dcterms:W3CDTF">2019-03-02T20:37:00Z</dcterms:modified>
</cp:coreProperties>
</file>